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A81580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8158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8158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A8158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454B5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1.2.0.2-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332CA8">
        <w:rPr>
          <w:rStyle w:val="a7"/>
        </w:rPr>
        <w:t xml:space="preserve"> </w:t>
      </w:r>
      <w:fldSimple w:instr=" DOCVARIABLE izm_date \* MERGEFORMAT ">
        <w:r w:rsidR="00A81580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332CA8">
        <w:t xml:space="preserve"> </w:t>
      </w:r>
      <w:fldSimple w:instr=" DOCVARIABLE rbtd_name \* MERGEFORMAT ">
        <w:r w:rsidR="00454B58" w:rsidRPr="00454B58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454B58" w:rsidRPr="00454B58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454B58" w:rsidRPr="00454B58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454B58" w:rsidRPr="00454B58">
          <w:rPr>
            <w:u w:val="single"/>
          </w:rPr>
          <w:t xml:space="preserve"> 1.2.0.2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454B58" w:rsidRPr="00454B58">
          <w:rPr>
            <w:rStyle w:val="aa"/>
          </w:rPr>
          <w:t xml:space="preserve"> Старший воспитатель 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454B58" w:rsidRPr="00454B58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454B58" w:rsidRPr="00454B58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6D425A" w:rsidRPr="00376915" w:rsidTr="00576095">
        <w:trPr>
          <w:jc w:val="center"/>
        </w:trPr>
        <w:tc>
          <w:tcPr>
            <w:tcW w:w="5208" w:type="dxa"/>
            <w:vAlign w:val="center"/>
          </w:tcPr>
          <w:p w:rsidR="006D425A" w:rsidRPr="00376915" w:rsidRDefault="006D425A" w:rsidP="006D425A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6D425A" w:rsidRPr="00376915" w:rsidRDefault="006D425A" w:rsidP="00883461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6D425A" w:rsidRPr="00376915" w:rsidRDefault="006D425A" w:rsidP="00883461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6D425A" w:rsidRPr="00376915" w:rsidRDefault="006D425A" w:rsidP="00883461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6D425A" w:rsidRPr="006D425A" w:rsidRDefault="005F1EB7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6D425A" w:rsidRPr="006D425A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6D425A" w:rsidRPr="006D425A" w:rsidRDefault="006D425A" w:rsidP="002D2C5B">
      <w:pPr>
        <w:jc w:val="both"/>
      </w:pPr>
      <w:r w:rsidRPr="006D425A">
        <w:t>- Методика проведения специальной оценки условий труда, утв. Приказом Минтруда России №33н от 24 января 2014 г;</w:t>
      </w:r>
    </w:p>
    <w:p w:rsidR="006D425A" w:rsidRPr="006D425A" w:rsidRDefault="006D425A" w:rsidP="002D2C5B">
      <w:pPr>
        <w:jc w:val="both"/>
      </w:pPr>
      <w:r w:rsidRPr="006D425A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6D425A" w:rsidP="002D2C5B">
      <w:pPr>
        <w:jc w:val="both"/>
      </w:pPr>
      <w:r w:rsidRPr="006D425A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5F1EB7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C84745" w:rsidRPr="00CC6995" w:rsidTr="00234932">
        <w:trPr>
          <w:jc w:val="center"/>
        </w:trPr>
        <w:tc>
          <w:tcPr>
            <w:tcW w:w="2969" w:type="dxa"/>
            <w:vAlign w:val="center"/>
          </w:tcPr>
          <w:p w:rsidR="00C84745" w:rsidRDefault="00C84745" w:rsidP="00F962FA">
            <w:pPr>
              <w:pStyle w:val="a8"/>
            </w:pPr>
            <w:bookmarkStart w:id="8" w:name="dopzona1" w:colFirst="0" w:colLast="0"/>
            <w:bookmarkStart w:id="9" w:name="dopzona2" w:colFirst="0" w:colLast="0"/>
            <w:bookmarkStart w:id="10" w:name="_GoBack" w:colFirst="1" w:colLast="4"/>
            <w:r>
              <w:t>Кабинет №</w:t>
            </w:r>
            <w:r w:rsidR="00CD0EB4">
              <w:t xml:space="preserve"> </w:t>
            </w:r>
            <w:r>
              <w:t>39</w:t>
            </w:r>
          </w:p>
        </w:tc>
        <w:tc>
          <w:tcPr>
            <w:tcW w:w="1842" w:type="dxa"/>
            <w:vAlign w:val="center"/>
          </w:tcPr>
          <w:p w:rsidR="00C84745" w:rsidRPr="00CC6995" w:rsidRDefault="00C84745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C84745" w:rsidRPr="00B74A4B" w:rsidRDefault="00C84745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C84745" w:rsidRPr="00B74A4B" w:rsidRDefault="00C84745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C84745" w:rsidRPr="00CC6995" w:rsidRDefault="00C84745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C84745" w:rsidRPr="00CC6995" w:rsidRDefault="00C84745" w:rsidP="00D428E9">
            <w:pPr>
              <w:pStyle w:val="a8"/>
            </w:pPr>
            <w:r>
              <w:t>0</w:t>
            </w:r>
          </w:p>
        </w:tc>
      </w:tr>
    </w:tbl>
    <w:bookmarkEnd w:id="8"/>
    <w:bookmarkEnd w:id="9"/>
    <w:bookmarkEnd w:id="10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4" w:name="fact_column"/>
            <w:bookmarkEnd w:id="14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332CA8" w:rsidRDefault="00AD7C32" w:rsidP="00883461">
            <w:pPr>
              <w:pStyle w:val="a8"/>
            </w:pPr>
            <w:bookmarkStart w:id="15" w:name="norm_column"/>
            <w:bookmarkEnd w:id="15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kut_column"/>
            <w:bookmarkEnd w:id="16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7" w:name="time_column"/>
            <w:bookmarkEnd w:id="17"/>
            <w:r w:rsidRPr="00CC6995">
              <w:t>Время пребывания, %</w:t>
            </w:r>
          </w:p>
        </w:tc>
      </w:tr>
      <w:tr w:rsidR="00F962FA" w:rsidRPr="00CC6995" w:rsidTr="000D1F5B">
        <w:trPr>
          <w:jc w:val="center"/>
        </w:trPr>
        <w:tc>
          <w:tcPr>
            <w:tcW w:w="3237" w:type="dxa"/>
            <w:vAlign w:val="center"/>
          </w:tcPr>
          <w:p w:rsidR="00F962FA" w:rsidRPr="00F962FA" w:rsidRDefault="00F962FA" w:rsidP="005C0A9A">
            <w:pPr>
              <w:pStyle w:val="a8"/>
              <w:jc w:val="left"/>
              <w:rPr>
                <w:b/>
              </w:rPr>
            </w:pPr>
            <w:bookmarkStart w:id="18" w:name="zona2"/>
            <w:bookmarkEnd w:id="18"/>
            <w:r>
              <w:rPr>
                <w:b/>
              </w:rPr>
              <w:t>Кабинет №</w:t>
            </w:r>
            <w:r w:rsidR="00CD0EB4">
              <w:rPr>
                <w:b/>
              </w:rPr>
              <w:t xml:space="preserve"> </w:t>
            </w:r>
            <w:r>
              <w:rPr>
                <w:b/>
              </w:rPr>
              <w:t>39 /работа с ПК/</w:t>
            </w:r>
          </w:p>
        </w:tc>
        <w:tc>
          <w:tcPr>
            <w:tcW w:w="1595" w:type="dxa"/>
            <w:vAlign w:val="center"/>
          </w:tcPr>
          <w:p w:rsidR="00F962FA" w:rsidRPr="00CC6995" w:rsidRDefault="00F962F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962FA" w:rsidRDefault="00F962FA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F962FA" w:rsidRPr="00CC6995" w:rsidRDefault="00F962F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962FA" w:rsidRPr="00F962FA" w:rsidRDefault="00F962FA" w:rsidP="00883461">
            <w:pPr>
              <w:pStyle w:val="a8"/>
              <w:rPr>
                <w:b/>
              </w:rPr>
            </w:pPr>
            <w:r w:rsidRPr="00F962FA">
              <w:rPr>
                <w:b/>
              </w:rPr>
              <w:t>20</w:t>
            </w:r>
          </w:p>
        </w:tc>
      </w:tr>
      <w:tr w:rsidR="00F962FA" w:rsidRPr="00CC6995" w:rsidTr="000D1F5B">
        <w:trPr>
          <w:jc w:val="center"/>
        </w:trPr>
        <w:tc>
          <w:tcPr>
            <w:tcW w:w="3237" w:type="dxa"/>
            <w:vAlign w:val="center"/>
          </w:tcPr>
          <w:p w:rsidR="00F962FA" w:rsidRPr="00F962FA" w:rsidRDefault="00F962FA" w:rsidP="005C0A9A">
            <w:pPr>
              <w:pStyle w:val="a8"/>
              <w:jc w:val="left"/>
            </w:pPr>
            <w:bookmarkStart w:id="19" w:name="osv__z2"/>
            <w:bookmarkEnd w:id="19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F962FA" w:rsidRPr="00CC6995" w:rsidRDefault="00F92940" w:rsidP="00883461">
            <w:pPr>
              <w:pStyle w:val="a8"/>
            </w:pPr>
            <w:r>
              <w:t>717</w:t>
            </w:r>
          </w:p>
        </w:tc>
        <w:tc>
          <w:tcPr>
            <w:tcW w:w="1984" w:type="dxa"/>
            <w:vAlign w:val="center"/>
          </w:tcPr>
          <w:p w:rsidR="00F962FA" w:rsidRDefault="00F962FA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F962FA" w:rsidRPr="00CC6995" w:rsidRDefault="00F9294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962FA" w:rsidRPr="00F962FA" w:rsidRDefault="00F962FA" w:rsidP="00883461">
            <w:pPr>
              <w:pStyle w:val="a8"/>
              <w:rPr>
                <w:b/>
              </w:rPr>
            </w:pPr>
          </w:p>
        </w:tc>
      </w:tr>
      <w:tr w:rsidR="00F962FA" w:rsidRPr="00CC6995" w:rsidTr="000D1F5B">
        <w:trPr>
          <w:jc w:val="center"/>
        </w:trPr>
        <w:tc>
          <w:tcPr>
            <w:tcW w:w="3237" w:type="dxa"/>
            <w:vAlign w:val="center"/>
          </w:tcPr>
          <w:p w:rsidR="00F962FA" w:rsidRPr="00F962FA" w:rsidRDefault="00F962FA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t>Кабинет №</w:t>
            </w:r>
            <w:r w:rsidR="00CD0EB4">
              <w:rPr>
                <w:b/>
              </w:rPr>
              <w:t xml:space="preserve"> </w:t>
            </w:r>
            <w:r>
              <w:rPr>
                <w:b/>
              </w:rPr>
              <w:t>39 /работа с документами/</w:t>
            </w:r>
          </w:p>
        </w:tc>
        <w:tc>
          <w:tcPr>
            <w:tcW w:w="1595" w:type="dxa"/>
            <w:vAlign w:val="center"/>
          </w:tcPr>
          <w:p w:rsidR="00F962FA" w:rsidRPr="00CC6995" w:rsidRDefault="00F962FA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F962FA" w:rsidRDefault="00F962FA" w:rsidP="00883461">
            <w:pPr>
              <w:pStyle w:val="a8"/>
            </w:pPr>
            <w:r>
              <w:t>разряд - Б1</w:t>
            </w:r>
          </w:p>
          <w:p w:rsidR="00F962FA" w:rsidRDefault="00F962FA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F962FA" w:rsidRPr="00CC6995" w:rsidRDefault="00F962FA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F962FA" w:rsidRPr="00F962FA" w:rsidRDefault="00F962FA" w:rsidP="00883461">
            <w:pPr>
              <w:pStyle w:val="a8"/>
              <w:rPr>
                <w:b/>
              </w:rPr>
            </w:pPr>
            <w:r w:rsidRPr="00F962FA">
              <w:rPr>
                <w:b/>
              </w:rPr>
              <w:t>20</w:t>
            </w:r>
          </w:p>
        </w:tc>
      </w:tr>
      <w:tr w:rsidR="00F962FA" w:rsidRPr="00CC6995" w:rsidTr="000D1F5B">
        <w:trPr>
          <w:jc w:val="center"/>
        </w:trPr>
        <w:tc>
          <w:tcPr>
            <w:tcW w:w="3237" w:type="dxa"/>
            <w:vAlign w:val="center"/>
          </w:tcPr>
          <w:p w:rsidR="00F962FA" w:rsidRPr="00F962FA" w:rsidRDefault="00F962FA" w:rsidP="005C0A9A">
            <w:pPr>
              <w:pStyle w:val="a8"/>
              <w:jc w:val="left"/>
            </w:pPr>
            <w:bookmarkStart w:id="21" w:name="osv__z3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F962FA" w:rsidRPr="00CC6995" w:rsidRDefault="00F92940" w:rsidP="00883461">
            <w:pPr>
              <w:pStyle w:val="a8"/>
            </w:pPr>
            <w:r>
              <w:t>717</w:t>
            </w:r>
          </w:p>
        </w:tc>
        <w:tc>
          <w:tcPr>
            <w:tcW w:w="1984" w:type="dxa"/>
            <w:vAlign w:val="center"/>
          </w:tcPr>
          <w:p w:rsidR="00F962FA" w:rsidRDefault="00F962FA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F962FA" w:rsidRPr="00CC6995" w:rsidRDefault="00F9294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F962FA" w:rsidRPr="00F962FA" w:rsidRDefault="00F962FA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F92940" w:rsidRPr="00F92940">
          <w:rPr>
            <w:bCs/>
          </w:rPr>
          <w:t>-</w:t>
        </w:r>
        <w:r w:rsidR="00F92940" w:rsidRPr="00F92940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F92940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A81580" w:rsidTr="00A8158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81580" w:rsidRDefault="00A81580" w:rsidP="00AA46ED">
            <w:pPr>
              <w:pStyle w:val="a8"/>
            </w:pPr>
            <w:r w:rsidRPr="00A81580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A8158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81580" w:rsidRDefault="00A81580" w:rsidP="00AA46ED">
            <w:pPr>
              <w:pStyle w:val="a8"/>
            </w:pPr>
            <w:r w:rsidRPr="00A81580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A8158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8158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A8158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A81580" w:rsidRDefault="00A81580" w:rsidP="00AA46ED">
            <w:pPr>
              <w:pStyle w:val="a8"/>
            </w:pPr>
            <w:r w:rsidRPr="00A81580">
              <w:t>Колесников Д.А.</w:t>
            </w:r>
          </w:p>
        </w:tc>
      </w:tr>
      <w:tr w:rsidR="00AA46ED" w:rsidRPr="00A81580" w:rsidTr="00A8158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A81580" w:rsidRDefault="00A81580" w:rsidP="00AA46ED">
            <w:pPr>
              <w:pStyle w:val="a8"/>
              <w:rPr>
                <w:b/>
                <w:vertAlign w:val="superscript"/>
              </w:rPr>
            </w:pPr>
            <w:r w:rsidRPr="00A8158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A8158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A81580" w:rsidRDefault="00A81580" w:rsidP="00AA46ED">
            <w:pPr>
              <w:pStyle w:val="a8"/>
              <w:rPr>
                <w:b/>
                <w:vertAlign w:val="superscript"/>
              </w:rPr>
            </w:pPr>
            <w:r w:rsidRPr="00A8158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A8158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A81580" w:rsidRDefault="00A81580" w:rsidP="00AA46ED">
            <w:pPr>
              <w:pStyle w:val="a8"/>
              <w:rPr>
                <w:b/>
                <w:vertAlign w:val="superscript"/>
              </w:rPr>
            </w:pPr>
            <w:r w:rsidRPr="00A815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A8158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A81580" w:rsidRDefault="00A81580" w:rsidP="00AA46ED">
            <w:pPr>
              <w:pStyle w:val="a8"/>
              <w:rPr>
                <w:b/>
                <w:vertAlign w:val="superscript"/>
              </w:rPr>
            </w:pPr>
            <w:r w:rsidRPr="00A81580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454B5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1.2.0.2-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5F1EB7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5F1EB7" w:rsidRPr="009E2A4C">
            <w:rPr>
              <w:rStyle w:val="ad"/>
              <w:sz w:val="20"/>
              <w:szCs w:val="20"/>
            </w:rPr>
            <w:fldChar w:fldCharType="separate"/>
          </w:r>
          <w:r w:rsidR="00454B58">
            <w:rPr>
              <w:rStyle w:val="ad"/>
              <w:noProof/>
              <w:sz w:val="20"/>
              <w:szCs w:val="20"/>
            </w:rPr>
            <w:t>1</w:t>
          </w:r>
          <w:r w:rsidR="005F1EB7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454B58" w:rsidRPr="00454B58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0437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435B920842E440EBBDDAD620B9E94B5D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2- О "/>
    <w:docVar w:name="oborud" w:val=" ПК (системный блок, монитор Acer), МФУ Xerox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7E5C6AD242BE4B78967DA4AA18C27ADD"/>
    <w:docVar w:name="rm_id" w:val="4"/>
    <w:docVar w:name="rm_name" w:val=" Старший воспитатель  "/>
    <w:docVar w:name="rm_number" w:val=" 1.2.0.2 "/>
    <w:docVar w:name="si_guids" w:val="8891ACA9C63743E58B4063784223CEEB@08 2947@23.03.2016@23.03.2017"/>
    <w:docVar w:name="sign_date" w:val="   "/>
    <w:docVar w:name="struct_info" w:val="    "/>
    <w:docVar w:name="template" w:val="osv_prg_sout.dot"/>
    <w:docVar w:name="timesmena" w:val="432"/>
    <w:docVar w:name="tools" w:val=" на рабочем месте не используются "/>
    <w:docVar w:name="version" w:val="51"/>
    <w:docVar w:name="zona_name" w:val="Кабинет №39 /работа с документами/"/>
    <w:docVar w:name="zona_time" w:val="20"/>
  </w:docVars>
  <w:rsids>
    <w:rsidRoot w:val="007B2093"/>
    <w:rsid w:val="00025683"/>
    <w:rsid w:val="0004130D"/>
    <w:rsid w:val="00046815"/>
    <w:rsid w:val="0005566C"/>
    <w:rsid w:val="000624A8"/>
    <w:rsid w:val="000D1F5B"/>
    <w:rsid w:val="000E1779"/>
    <w:rsid w:val="000F3303"/>
    <w:rsid w:val="000F3C2A"/>
    <w:rsid w:val="00110025"/>
    <w:rsid w:val="001429B1"/>
    <w:rsid w:val="001607C8"/>
    <w:rsid w:val="001F4D8D"/>
    <w:rsid w:val="00200F93"/>
    <w:rsid w:val="00234932"/>
    <w:rsid w:val="00281E3C"/>
    <w:rsid w:val="002D2C5B"/>
    <w:rsid w:val="002E55C6"/>
    <w:rsid w:val="00305B2F"/>
    <w:rsid w:val="00332CA8"/>
    <w:rsid w:val="00332F2D"/>
    <w:rsid w:val="00367816"/>
    <w:rsid w:val="003876C3"/>
    <w:rsid w:val="003B5990"/>
    <w:rsid w:val="003C24DB"/>
    <w:rsid w:val="00402CAC"/>
    <w:rsid w:val="00444410"/>
    <w:rsid w:val="00454B58"/>
    <w:rsid w:val="004A47AD"/>
    <w:rsid w:val="004B1D30"/>
    <w:rsid w:val="004C4DB2"/>
    <w:rsid w:val="004C7898"/>
    <w:rsid w:val="004F5FAF"/>
    <w:rsid w:val="00563E94"/>
    <w:rsid w:val="00576095"/>
    <w:rsid w:val="005A3A36"/>
    <w:rsid w:val="005B466C"/>
    <w:rsid w:val="005B7FE8"/>
    <w:rsid w:val="005C0A9A"/>
    <w:rsid w:val="005E714A"/>
    <w:rsid w:val="005F1EB7"/>
    <w:rsid w:val="00627835"/>
    <w:rsid w:val="0069682B"/>
    <w:rsid w:val="006C28B3"/>
    <w:rsid w:val="006D425A"/>
    <w:rsid w:val="006E30A7"/>
    <w:rsid w:val="007049EB"/>
    <w:rsid w:val="00710271"/>
    <w:rsid w:val="00714EBB"/>
    <w:rsid w:val="00717C9F"/>
    <w:rsid w:val="00742ED9"/>
    <w:rsid w:val="00754D38"/>
    <w:rsid w:val="0076042D"/>
    <w:rsid w:val="007B2093"/>
    <w:rsid w:val="007D1852"/>
    <w:rsid w:val="007D2CEA"/>
    <w:rsid w:val="00883461"/>
    <w:rsid w:val="008A2A82"/>
    <w:rsid w:val="008E68DE"/>
    <w:rsid w:val="0090588D"/>
    <w:rsid w:val="0092778A"/>
    <w:rsid w:val="00967790"/>
    <w:rsid w:val="00A12349"/>
    <w:rsid w:val="00A81580"/>
    <w:rsid w:val="00A91908"/>
    <w:rsid w:val="00AA4551"/>
    <w:rsid w:val="00AA46ED"/>
    <w:rsid w:val="00AA4DCC"/>
    <w:rsid w:val="00AD14A4"/>
    <w:rsid w:val="00AD7C32"/>
    <w:rsid w:val="00AF796F"/>
    <w:rsid w:val="00B936C7"/>
    <w:rsid w:val="00BA5029"/>
    <w:rsid w:val="00BB4718"/>
    <w:rsid w:val="00BC2F3C"/>
    <w:rsid w:val="00BC568D"/>
    <w:rsid w:val="00C02721"/>
    <w:rsid w:val="00C21B98"/>
    <w:rsid w:val="00C421C5"/>
    <w:rsid w:val="00C62CB2"/>
    <w:rsid w:val="00C8074E"/>
    <w:rsid w:val="00C84745"/>
    <w:rsid w:val="00CD0EB4"/>
    <w:rsid w:val="00CD44B1"/>
    <w:rsid w:val="00CE3307"/>
    <w:rsid w:val="00D76DF8"/>
    <w:rsid w:val="00D81240"/>
    <w:rsid w:val="00DB5302"/>
    <w:rsid w:val="00DD6B1F"/>
    <w:rsid w:val="00DE5056"/>
    <w:rsid w:val="00E124F4"/>
    <w:rsid w:val="00E200C5"/>
    <w:rsid w:val="00E36337"/>
    <w:rsid w:val="00EB72AD"/>
    <w:rsid w:val="00EC37A1"/>
    <w:rsid w:val="00ED7372"/>
    <w:rsid w:val="00EF3DC4"/>
    <w:rsid w:val="00F00FBC"/>
    <w:rsid w:val="00F25D93"/>
    <w:rsid w:val="00F76072"/>
    <w:rsid w:val="00F92940"/>
    <w:rsid w:val="00F962FA"/>
    <w:rsid w:val="00FB001B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F9E8A-5E7C-4BEC-9181-41F63DBAF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0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13</cp:revision>
  <dcterms:created xsi:type="dcterms:W3CDTF">2014-05-24T09:53:00Z</dcterms:created>
  <dcterms:modified xsi:type="dcterms:W3CDTF">2017-01-16T13:15:00Z</dcterms:modified>
</cp:coreProperties>
</file>